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F3930" w14:textId="777777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5C41D15C" w14:textId="6A1FD248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182E05">
        <w:rPr>
          <w:b/>
          <w:lang w:val="en-GB"/>
        </w:rPr>
        <w:t xml:space="preserve"> 44-G001-26</w:t>
      </w:r>
    </w:p>
    <w:p w14:paraId="6409980D" w14:textId="77777777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5F1B1E8F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2E704D1C" w14:textId="77777777" w:rsidR="00C44890" w:rsidRDefault="00C44890" w:rsidP="006C205C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54AFA00" w14:textId="77777777" w:rsidR="006C205C" w:rsidRPr="006C205C" w:rsidRDefault="006C205C" w:rsidP="006C205C">
      <w:pPr>
        <w:rPr>
          <w:lang w:val="en-GB"/>
        </w:rPr>
      </w:pPr>
      <w:r>
        <w:rPr>
          <w:lang w:val="en-GB"/>
        </w:rPr>
        <w:t xml:space="preserve">Brand New Rav4 Year 2025 </w:t>
      </w:r>
    </w:p>
    <w:p w14:paraId="486588C6" w14:textId="77777777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A3CE54C" w14:textId="77777777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0D359EDB" w14:textId="77777777" w:rsidR="002A4740" w:rsidRPr="00492684" w:rsidRDefault="006C205C" w:rsidP="00C44890">
      <w:pPr>
        <w:rPr>
          <w:lang w:val="en-GB"/>
        </w:rPr>
      </w:pPr>
      <w:r>
        <w:rPr>
          <w:lang w:val="en-GB"/>
        </w:rPr>
        <w:t>Attachment documents</w:t>
      </w:r>
    </w:p>
    <w:p w14:paraId="5D1BEFFA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13D24169" w14:textId="77777777" w:rsidR="00C44890" w:rsidRPr="00492684" w:rsidRDefault="006C205C" w:rsidP="00C44890">
      <w:pPr>
        <w:rPr>
          <w:lang w:val="en-GB"/>
        </w:rPr>
      </w:pPr>
      <w:r>
        <w:rPr>
          <w:lang w:val="en-GB"/>
        </w:rPr>
        <w:t>3 Years warranty or 100,000km which ever come first</w:t>
      </w:r>
    </w:p>
    <w:p w14:paraId="042408BA" w14:textId="77777777" w:rsidR="00C44890" w:rsidRDefault="00C44890" w:rsidP="006C205C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30CD69C0" w14:textId="0283DAA5" w:rsidR="00ED15BC" w:rsidRPr="00ED15BC" w:rsidRDefault="00ED15BC" w:rsidP="00ED15BC">
      <w:pPr>
        <w:rPr>
          <w:lang w:val="en-GB"/>
        </w:rPr>
      </w:pPr>
      <w:r>
        <w:rPr>
          <w:lang w:val="en-GB"/>
        </w:rPr>
        <w:t xml:space="preserve">After the contract signing </w:t>
      </w:r>
    </w:p>
    <w:bookmarkEnd w:id="4"/>
    <w:bookmarkEnd w:id="5"/>
    <w:p w14:paraId="52C75666" w14:textId="77777777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444A683D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758DB630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58933AF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150"/>
        <w:gridCol w:w="1701"/>
        <w:gridCol w:w="1816"/>
        <w:gridCol w:w="1417"/>
      </w:tblGrid>
      <w:tr w:rsidR="002A4740" w:rsidRPr="00492684" w14:paraId="2926278A" w14:textId="77777777" w:rsidTr="00182E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49BC05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150" w:type="dxa"/>
          </w:tcPr>
          <w:p w14:paraId="5EBEDEB0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701" w:type="dxa"/>
          </w:tcPr>
          <w:p w14:paraId="5B71DBBB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816" w:type="dxa"/>
          </w:tcPr>
          <w:p w14:paraId="3A076DF3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4A11D506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2673C529" w14:textId="77777777" w:rsidTr="00182E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7C7A33D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150" w:type="dxa"/>
          </w:tcPr>
          <w:p w14:paraId="00CE274B" w14:textId="77777777" w:rsidR="002A4740" w:rsidRPr="00492684" w:rsidRDefault="006C205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Brand New Rav4 2025</w:t>
            </w:r>
          </w:p>
        </w:tc>
        <w:tc>
          <w:tcPr>
            <w:tcW w:w="1701" w:type="dxa"/>
          </w:tcPr>
          <w:p w14:paraId="7FC60A56" w14:textId="77777777" w:rsidR="002A4740" w:rsidRDefault="006C205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Model#</w:t>
            </w:r>
          </w:p>
          <w:p w14:paraId="6B8777E2" w14:textId="77777777" w:rsidR="006C205C" w:rsidRPr="00492684" w:rsidRDefault="006C205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MXAA52R-ANXXBQ</w:t>
            </w:r>
          </w:p>
        </w:tc>
        <w:tc>
          <w:tcPr>
            <w:tcW w:w="1816" w:type="dxa"/>
          </w:tcPr>
          <w:p w14:paraId="470EFB08" w14:textId="514B1D7A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4C14B55" w14:textId="49B6B80C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2769C14" w14:textId="77777777" w:rsidTr="00182E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25F8219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150" w:type="dxa"/>
          </w:tcPr>
          <w:p w14:paraId="650EC88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01" w:type="dxa"/>
          </w:tcPr>
          <w:p w14:paraId="032EEB6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16" w:type="dxa"/>
          </w:tcPr>
          <w:p w14:paraId="3A08E55F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02542E0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1C920ADA" w14:textId="77777777" w:rsidTr="00182E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B4EADCB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150" w:type="dxa"/>
          </w:tcPr>
          <w:p w14:paraId="246E1F5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01" w:type="dxa"/>
          </w:tcPr>
          <w:p w14:paraId="2FB4F0DF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16" w:type="dxa"/>
          </w:tcPr>
          <w:p w14:paraId="4B89718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2D6268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6946D96" w14:textId="77777777" w:rsidTr="00182E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9B70B0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150" w:type="dxa"/>
          </w:tcPr>
          <w:p w14:paraId="6E2E464F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01" w:type="dxa"/>
          </w:tcPr>
          <w:p w14:paraId="004C24D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16" w:type="dxa"/>
          </w:tcPr>
          <w:p w14:paraId="042DDB0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E3807E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373D1BCA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158E7" w14:textId="77777777" w:rsidR="00015AA5" w:rsidRDefault="00015AA5">
      <w:r>
        <w:separator/>
      </w:r>
    </w:p>
  </w:endnote>
  <w:endnote w:type="continuationSeparator" w:id="0">
    <w:p w14:paraId="14D6A0E8" w14:textId="77777777" w:rsidR="00015AA5" w:rsidRDefault="00015AA5">
      <w:r>
        <w:continuationSeparator/>
      </w:r>
    </w:p>
  </w:endnote>
  <w:endnote w:type="continuationNotice" w:id="1">
    <w:p w14:paraId="3AA6DD44" w14:textId="77777777" w:rsidR="00015AA5" w:rsidRDefault="00015A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A39D9" w14:textId="77777777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 w:rsidR="006158CC"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 w:rsidR="006158CC">
      <w:rPr>
        <w:color w:val="17365D" w:themeColor="text2" w:themeShade="BF"/>
      </w:rPr>
      <w:fldChar w:fldCharType="separate"/>
    </w:r>
    <w:r w:rsidR="006C205C" w:rsidRPr="006C205C">
      <w:rPr>
        <w:noProof/>
        <w:color w:val="17365D" w:themeColor="text2" w:themeShade="BF"/>
        <w:lang w:val="sv-SE"/>
      </w:rPr>
      <w:t>2</w:t>
    </w:r>
    <w:r w:rsidR="006158CC"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fldSimple w:instr="NUMPAGES  \* Arabic  \* MERGEFORMAT">
      <w:r w:rsidR="006C205C" w:rsidRPr="006C205C">
        <w:rPr>
          <w:noProof/>
          <w:color w:val="17365D" w:themeColor="text2" w:themeShade="BF"/>
          <w:lang w:val="sv-SE"/>
        </w:rPr>
        <w:t>2</w:t>
      </w:r>
    </w:fldSimple>
  </w:p>
  <w:p w14:paraId="4E69EAE9" w14:textId="7A27EA41" w:rsidR="00133D55" w:rsidRDefault="006158CC" w:rsidP="004878F3">
    <w:pPr>
      <w:pStyle w:val="Footer"/>
    </w:pPr>
    <w:r>
      <w:fldChar w:fldCharType="begin"/>
    </w:r>
    <w:r w:rsidR="00133D55">
      <w:instrText xml:space="preserve"> DATE \@ "yyyy-MM-dd" </w:instrText>
    </w:r>
    <w:r>
      <w:fldChar w:fldCharType="separate"/>
    </w:r>
    <w:r w:rsidR="00ED15BC">
      <w:rPr>
        <w:noProof/>
      </w:rPr>
      <w:t>2026-07-03</w:t>
    </w:r>
    <w:r>
      <w:fldChar w:fldCharType="end"/>
    </w:r>
  </w:p>
  <w:p w14:paraId="5065C582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975F7" w14:textId="77777777" w:rsidR="00015AA5" w:rsidRDefault="00015AA5">
      <w:r>
        <w:separator/>
      </w:r>
    </w:p>
  </w:footnote>
  <w:footnote w:type="continuationSeparator" w:id="0">
    <w:p w14:paraId="177A3811" w14:textId="77777777" w:rsidR="00015AA5" w:rsidRDefault="00015AA5">
      <w:r>
        <w:continuationSeparator/>
      </w:r>
    </w:p>
  </w:footnote>
  <w:footnote w:type="continuationNotice" w:id="1">
    <w:p w14:paraId="27F29557" w14:textId="77777777" w:rsidR="00015AA5" w:rsidRDefault="00015A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5907" w14:textId="77777777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288EE963" wp14:editId="0D9C4E24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65937">
    <w:abstractNumId w:val="1"/>
  </w:num>
  <w:num w:numId="2" w16cid:durableId="786848483">
    <w:abstractNumId w:val="13"/>
  </w:num>
  <w:num w:numId="3" w16cid:durableId="753355627">
    <w:abstractNumId w:val="14"/>
  </w:num>
  <w:num w:numId="4" w16cid:durableId="1811240963">
    <w:abstractNumId w:val="5"/>
  </w:num>
  <w:num w:numId="5" w16cid:durableId="464081202">
    <w:abstractNumId w:val="4"/>
  </w:num>
  <w:num w:numId="6" w16cid:durableId="1221595990">
    <w:abstractNumId w:val="9"/>
  </w:num>
  <w:num w:numId="7" w16cid:durableId="1378967499">
    <w:abstractNumId w:val="6"/>
  </w:num>
  <w:num w:numId="8" w16cid:durableId="330835033">
    <w:abstractNumId w:val="11"/>
  </w:num>
  <w:num w:numId="9" w16cid:durableId="693188050">
    <w:abstractNumId w:val="0"/>
  </w:num>
  <w:num w:numId="10" w16cid:durableId="1318223298">
    <w:abstractNumId w:val="10"/>
  </w:num>
  <w:num w:numId="11" w16cid:durableId="1521822057">
    <w:abstractNumId w:val="2"/>
  </w:num>
  <w:num w:numId="12" w16cid:durableId="1928928270">
    <w:abstractNumId w:val="8"/>
  </w:num>
  <w:num w:numId="13" w16cid:durableId="531000490">
    <w:abstractNumId w:val="12"/>
  </w:num>
  <w:num w:numId="14" w16cid:durableId="1969430473">
    <w:abstractNumId w:val="3"/>
  </w:num>
  <w:num w:numId="15" w16cid:durableId="81287111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AA5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094F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7D4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37F6C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2E05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B1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3CF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0F4F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58CC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5956"/>
    <w:rsid w:val="006B6908"/>
    <w:rsid w:val="006B6909"/>
    <w:rsid w:val="006B73A9"/>
    <w:rsid w:val="006C0117"/>
    <w:rsid w:val="006C0E01"/>
    <w:rsid w:val="006C1614"/>
    <w:rsid w:val="006C1693"/>
    <w:rsid w:val="006C1709"/>
    <w:rsid w:val="006C205C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857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56B1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036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590D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15BC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6DBB4A"/>
  <w15:docId w15:val="{465563EF-7416-44CD-8816-2C87CE7E8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14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608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9</cp:revision>
  <cp:lastPrinted>2013-10-18T08:32:00Z</cp:lastPrinted>
  <dcterms:created xsi:type="dcterms:W3CDTF">2020-07-06T12:33:00Z</dcterms:created>
  <dcterms:modified xsi:type="dcterms:W3CDTF">2026-07-02T22:06:00Z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